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437" w:rsidRPr="00886003" w:rsidRDefault="00992437" w:rsidP="00886003">
      <w:pPr>
        <w:rPr>
          <w:b/>
          <w:sz w:val="32"/>
          <w:szCs w:val="32"/>
        </w:rPr>
      </w:pPr>
      <w:r>
        <w:tab/>
      </w:r>
      <w:r>
        <w:tab/>
      </w:r>
      <w:r>
        <w:tab/>
      </w:r>
      <w:r>
        <w:tab/>
      </w:r>
      <w:r>
        <w:tab/>
      </w:r>
      <w:r w:rsidRPr="00886003">
        <w:rPr>
          <w:sz w:val="32"/>
          <w:szCs w:val="32"/>
        </w:rPr>
        <w:t>Российская Федерация</w:t>
      </w:r>
    </w:p>
    <w:p w:rsidR="00992437" w:rsidRPr="00B758F5" w:rsidRDefault="00992437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Брянская область УНЕЧСКИЙ РАЙОН</w:t>
      </w:r>
    </w:p>
    <w:p w:rsidR="00992437" w:rsidRPr="00B758F5" w:rsidRDefault="00992437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ИВАЙТЕНСКОЕ сельское поселение</w:t>
      </w:r>
    </w:p>
    <w:p w:rsidR="00992437" w:rsidRPr="00886003" w:rsidRDefault="00992437" w:rsidP="000D3F35">
      <w:pPr>
        <w:jc w:val="center"/>
        <w:outlineLvl w:val="0"/>
        <w:rPr>
          <w:b/>
          <w:sz w:val="20"/>
          <w:szCs w:val="20"/>
        </w:rPr>
      </w:pPr>
      <w:r w:rsidRPr="00886003">
        <w:rPr>
          <w:b/>
          <w:sz w:val="20"/>
          <w:szCs w:val="20"/>
        </w:rPr>
        <w:t>ИВАЙТЕНСКИЙ СЕЛЬСКИЙ СОВЕТ  НАРОДНЫХ ДЕПУТАТОВ</w:t>
      </w:r>
    </w:p>
    <w:p w:rsidR="00992437" w:rsidRDefault="00992437" w:rsidP="000D3F35">
      <w:pPr>
        <w:jc w:val="center"/>
        <w:outlineLvl w:val="0"/>
        <w:rPr>
          <w:b/>
        </w:rPr>
      </w:pPr>
    </w:p>
    <w:p w:rsidR="00992437" w:rsidRPr="00B758F5" w:rsidRDefault="00992437" w:rsidP="000D3F35">
      <w:pPr>
        <w:jc w:val="both"/>
        <w:outlineLvl w:val="0"/>
      </w:pPr>
      <w:r>
        <w:rPr>
          <w:b/>
        </w:rPr>
        <w:t xml:space="preserve">                                                                     </w:t>
      </w:r>
      <w:r w:rsidRPr="00B758F5">
        <w:rPr>
          <w:b/>
        </w:rPr>
        <w:t>РЕШЕНИЕ</w:t>
      </w:r>
    </w:p>
    <w:p w:rsidR="00992437" w:rsidRDefault="00992437" w:rsidP="000D3F35">
      <w:pPr>
        <w:jc w:val="both"/>
        <w:outlineLvl w:val="0"/>
        <w:rPr>
          <w:sz w:val="28"/>
          <w:szCs w:val="28"/>
        </w:rPr>
      </w:pPr>
    </w:p>
    <w:p w:rsidR="00992437" w:rsidRPr="001B235B" w:rsidRDefault="00992437" w:rsidP="00013A58">
      <w:pPr>
        <w:jc w:val="both"/>
        <w:rPr>
          <w:b/>
        </w:rPr>
      </w:pPr>
      <w:r>
        <w:rPr>
          <w:b/>
        </w:rPr>
        <w:t>От 13</w:t>
      </w:r>
      <w:bookmarkStart w:id="0" w:name="_GoBack"/>
      <w:bookmarkEnd w:id="0"/>
      <w:r>
        <w:rPr>
          <w:b/>
        </w:rPr>
        <w:t>.11.2023года  № 4-107</w:t>
      </w:r>
    </w:p>
    <w:p w:rsidR="00992437" w:rsidRDefault="00992437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</w:p>
    <w:p w:rsidR="00992437" w:rsidRPr="00F66FAB" w:rsidRDefault="00992437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r>
        <w:rPr>
          <w:bCs/>
        </w:rPr>
        <w:t>Ивайтенского сельского</w:t>
      </w:r>
      <w:r w:rsidRPr="00F66FAB">
        <w:rPr>
          <w:bCs/>
        </w:rPr>
        <w:t xml:space="preserve"> Совета народных депутатов от </w:t>
      </w:r>
      <w:r>
        <w:rPr>
          <w:bCs/>
        </w:rPr>
        <w:t>14.12.2022№ 4-92</w:t>
      </w:r>
      <w:r w:rsidRPr="00F66FAB">
        <w:rPr>
          <w:bCs/>
        </w:rPr>
        <w:t xml:space="preserve">«О бюджете </w:t>
      </w:r>
      <w:r>
        <w:rPr>
          <w:bCs/>
        </w:rPr>
        <w:t>Ивайтенского сельского поселения Унечского муниципального</w:t>
      </w:r>
      <w:r w:rsidRPr="00F66FAB">
        <w:rPr>
          <w:bCs/>
        </w:rPr>
        <w:t xml:space="preserve"> район</w:t>
      </w:r>
      <w:r>
        <w:rPr>
          <w:bCs/>
        </w:rPr>
        <w:t>а Брянской области на 2023</w:t>
      </w:r>
      <w:r w:rsidRPr="00F66FAB">
        <w:rPr>
          <w:bCs/>
        </w:rPr>
        <w:t xml:space="preserve"> год</w:t>
      </w:r>
      <w:r>
        <w:rPr>
          <w:bCs/>
        </w:rPr>
        <w:t xml:space="preserve"> и на плановый период 2024</w:t>
      </w:r>
      <w:r w:rsidRPr="00F66FAB">
        <w:rPr>
          <w:bCs/>
        </w:rPr>
        <w:t xml:space="preserve"> и 202</w:t>
      </w:r>
      <w:r>
        <w:rPr>
          <w:bCs/>
        </w:rPr>
        <w:t>5</w:t>
      </w:r>
      <w:r w:rsidRPr="00F66FAB">
        <w:rPr>
          <w:bCs/>
        </w:rPr>
        <w:t xml:space="preserve"> годов</w:t>
      </w:r>
      <w:r>
        <w:rPr>
          <w:bCs/>
        </w:rPr>
        <w:t>»</w:t>
      </w:r>
    </w:p>
    <w:p w:rsidR="00992437" w:rsidRDefault="00992437" w:rsidP="00F66FAB">
      <w:pPr>
        <w:shd w:val="clear" w:color="auto" w:fill="FFFFFF"/>
        <w:ind w:firstLine="709"/>
        <w:jc w:val="both"/>
      </w:pPr>
    </w:p>
    <w:p w:rsidR="00992437" w:rsidRDefault="00992437" w:rsidP="00F66FAB">
      <w:pPr>
        <w:shd w:val="clear" w:color="auto" w:fill="FFFFFF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>
        <w:t>Ивайтенский сельский</w:t>
      </w:r>
      <w:r w:rsidRPr="000C6A03">
        <w:t xml:space="preserve"> Совет народных депутатов</w:t>
      </w:r>
    </w:p>
    <w:p w:rsidR="00992437" w:rsidRPr="000C6A03" w:rsidRDefault="00992437" w:rsidP="00F66FAB">
      <w:pPr>
        <w:shd w:val="clear" w:color="auto" w:fill="FFFFFF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:rsidR="00992437" w:rsidRDefault="00992437" w:rsidP="001B235B">
      <w:pPr>
        <w:widowControl w:val="0"/>
        <w:shd w:val="clear" w:color="auto" w:fill="FFFFFF"/>
        <w:spacing w:line="276" w:lineRule="auto"/>
        <w:ind w:firstLine="709"/>
        <w:jc w:val="both"/>
      </w:pPr>
      <w:r w:rsidRPr="000C6A03">
        <w:t xml:space="preserve">1.Внести в решение </w:t>
      </w:r>
      <w:r>
        <w:t>Ивайтенского сельского</w:t>
      </w:r>
      <w:r w:rsidRPr="000C6A03">
        <w:t xml:space="preserve"> Совета народных депутатов от</w:t>
      </w:r>
      <w:r>
        <w:t>14.12.2022 №4-92 «О бюджете Ивайтенского сельского поселения Унечского муниципального района Брянской области на 2023 год и на плановый период 2024 и 2025 годов»(в редакции решений от 31.01.2023 года № 4-97, от 06.03.2023 года № 4-98, от 30.10.2023 года № 4-106)следующие изменения и дополнения;</w:t>
      </w:r>
    </w:p>
    <w:p w:rsidR="00992437" w:rsidRDefault="00992437" w:rsidP="001B235B">
      <w:pPr>
        <w:pStyle w:val="ListParagraph"/>
        <w:shd w:val="clear" w:color="auto" w:fill="FFFFFF"/>
        <w:tabs>
          <w:tab w:val="left" w:pos="1134"/>
        </w:tabs>
        <w:spacing w:line="276" w:lineRule="auto"/>
        <w:ind w:left="709"/>
        <w:jc w:val="both"/>
      </w:pPr>
      <w:r>
        <w:t xml:space="preserve">1,1, В пункте 1 решения: </w:t>
      </w:r>
    </w:p>
    <w:p w:rsidR="00992437" w:rsidRDefault="00992437" w:rsidP="001B235B">
      <w:pPr>
        <w:pStyle w:val="ListParagraph"/>
        <w:shd w:val="clear" w:color="auto" w:fill="FFFFFF"/>
        <w:tabs>
          <w:tab w:val="left" w:pos="1134"/>
        </w:tabs>
        <w:spacing w:line="276" w:lineRule="auto"/>
        <w:ind w:left="709"/>
        <w:jc w:val="both"/>
      </w:pPr>
      <w:r>
        <w:t>- в абзаце втором вместо цифр «4026469» записать цифры «4226162»;</w:t>
      </w:r>
    </w:p>
    <w:p w:rsidR="00992437" w:rsidRDefault="00992437" w:rsidP="001B235B">
      <w:pPr>
        <w:pStyle w:val="ListParagraph"/>
        <w:shd w:val="clear" w:color="auto" w:fill="FFFFFF"/>
        <w:tabs>
          <w:tab w:val="left" w:pos="1134"/>
        </w:tabs>
        <w:spacing w:line="276" w:lineRule="auto"/>
        <w:ind w:left="709"/>
        <w:jc w:val="both"/>
      </w:pPr>
      <w:r>
        <w:t>- в абзаце третьем вместо цифр «4326469» записать цифры «4526162»</w:t>
      </w:r>
    </w:p>
    <w:p w:rsidR="00992437" w:rsidRPr="00566E1C" w:rsidRDefault="00992437" w:rsidP="003D0F2B">
      <w:pPr>
        <w:pStyle w:val="ListParagraph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>
        <w:t>1.2.. Дополнить решение Приложением №1.5 согласно приложению 1 к настоящему решению;</w:t>
      </w:r>
    </w:p>
    <w:p w:rsidR="00992437" w:rsidRDefault="00992437" w:rsidP="003D0F2B">
      <w:pPr>
        <w:pStyle w:val="ListParagraph"/>
        <w:numPr>
          <w:ilvl w:val="1"/>
          <w:numId w:val="25"/>
        </w:numPr>
        <w:tabs>
          <w:tab w:val="left" w:pos="1276"/>
        </w:tabs>
        <w:jc w:val="both"/>
      </w:pPr>
      <w:r>
        <w:t>Дополнить решение Приложением №3.5согласно приложению 2 к настоящему решению;</w:t>
      </w:r>
    </w:p>
    <w:p w:rsidR="00992437" w:rsidRDefault="00992437" w:rsidP="00BB1446">
      <w:pPr>
        <w:pStyle w:val="ListParagraph"/>
        <w:numPr>
          <w:ilvl w:val="1"/>
          <w:numId w:val="25"/>
        </w:numPr>
        <w:tabs>
          <w:tab w:val="left" w:pos="1276"/>
        </w:tabs>
        <w:jc w:val="both"/>
      </w:pPr>
      <w:r>
        <w:t xml:space="preserve"> Дополнить решение Приложением № 4.5 согласно приложению 3 к настоящему решению;</w:t>
      </w:r>
    </w:p>
    <w:p w:rsidR="00992437" w:rsidRDefault="00992437" w:rsidP="00BB1446">
      <w:pPr>
        <w:pStyle w:val="ListParagraph"/>
        <w:numPr>
          <w:ilvl w:val="1"/>
          <w:numId w:val="25"/>
        </w:numPr>
        <w:tabs>
          <w:tab w:val="left" w:pos="1276"/>
        </w:tabs>
        <w:jc w:val="both"/>
      </w:pPr>
      <w:r>
        <w:t>Дополнить решение Приложением № 5.5 согласно приложению 4 к настоящему решению;</w:t>
      </w:r>
    </w:p>
    <w:p w:rsidR="00992437" w:rsidRDefault="00992437" w:rsidP="00BB1446">
      <w:pPr>
        <w:pStyle w:val="ListParagraph"/>
        <w:numPr>
          <w:ilvl w:val="1"/>
          <w:numId w:val="25"/>
        </w:numPr>
        <w:tabs>
          <w:tab w:val="left" w:pos="1276"/>
        </w:tabs>
        <w:jc w:val="both"/>
      </w:pPr>
      <w:r>
        <w:t xml:space="preserve"> В пункте 10  решения вместо цифр «2864469» следует записать цифры «3064162»;</w:t>
      </w:r>
    </w:p>
    <w:p w:rsidR="00992437" w:rsidRDefault="00992437" w:rsidP="006663C7">
      <w:pPr>
        <w:ind w:firstLine="709"/>
        <w:jc w:val="both"/>
      </w:pPr>
      <w:r w:rsidRPr="00B779B3">
        <w:t xml:space="preserve">2. </w:t>
      </w:r>
      <w:r>
        <w:t xml:space="preserve">Данное решение </w:t>
      </w:r>
      <w:r w:rsidRPr="00177480">
        <w:t>публиковать</w:t>
      </w:r>
      <w:r>
        <w:t xml:space="preserve"> (обнародовать) согласно Уставу и разместить на официальном сайте администрации Унечского района в сети интернет.</w:t>
      </w:r>
    </w:p>
    <w:p w:rsidR="00992437" w:rsidRPr="00B779B3" w:rsidRDefault="00992437" w:rsidP="006663C7">
      <w:pPr>
        <w:ind w:firstLine="709"/>
        <w:jc w:val="both"/>
      </w:pPr>
      <w:r>
        <w:t>3. Данное решение вступает в силу со дня его подписания.</w:t>
      </w:r>
    </w:p>
    <w:p w:rsidR="00992437" w:rsidRPr="00B779B3" w:rsidRDefault="00992437" w:rsidP="006663C7">
      <w:pPr>
        <w:ind w:firstLine="709"/>
        <w:jc w:val="both"/>
      </w:pPr>
    </w:p>
    <w:p w:rsidR="00992437" w:rsidRDefault="00992437" w:rsidP="006663C7">
      <w:pPr>
        <w:tabs>
          <w:tab w:val="left" w:pos="0"/>
        </w:tabs>
      </w:pPr>
    </w:p>
    <w:p w:rsidR="00992437" w:rsidRDefault="00992437" w:rsidP="00177480">
      <w:pPr>
        <w:tabs>
          <w:tab w:val="left" w:pos="0"/>
        </w:tabs>
      </w:pPr>
      <w:r>
        <w:tab/>
        <w:t>ГлаваИвайтенского</w:t>
      </w:r>
    </w:p>
    <w:p w:rsidR="00992437" w:rsidRDefault="00992437" w:rsidP="00177480">
      <w:pPr>
        <w:tabs>
          <w:tab w:val="left" w:pos="0"/>
        </w:tabs>
      </w:pPr>
      <w:r>
        <w:tab/>
        <w:t>сельского поселения                                                          Т.Н.Табунова</w:t>
      </w:r>
    </w:p>
    <w:sectPr w:rsidR="00992437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cs="Times New Roman"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cs="Times New Roman"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cs="Times New Roman"/>
      </w:r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cs="Times New Roman"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4">
    <w:nsid w:val="79A20B70"/>
    <w:multiLevelType w:val="multilevel"/>
    <w:tmpl w:val="EC2CF9C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24392"/>
    <w:rsid w:val="00034F29"/>
    <w:rsid w:val="000366B5"/>
    <w:rsid w:val="000414A6"/>
    <w:rsid w:val="00044D73"/>
    <w:rsid w:val="00046957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C7072"/>
    <w:rsid w:val="000D3F35"/>
    <w:rsid w:val="000D5C16"/>
    <w:rsid w:val="000D6854"/>
    <w:rsid w:val="000D7960"/>
    <w:rsid w:val="000E351A"/>
    <w:rsid w:val="000E5570"/>
    <w:rsid w:val="000E76C6"/>
    <w:rsid w:val="000F3972"/>
    <w:rsid w:val="0010142A"/>
    <w:rsid w:val="001107C6"/>
    <w:rsid w:val="001126DE"/>
    <w:rsid w:val="00113E28"/>
    <w:rsid w:val="00122532"/>
    <w:rsid w:val="00124AB9"/>
    <w:rsid w:val="001251D9"/>
    <w:rsid w:val="00126CDE"/>
    <w:rsid w:val="00127949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B235B"/>
    <w:rsid w:val="001C2D2D"/>
    <w:rsid w:val="001C5F7F"/>
    <w:rsid w:val="001C63F2"/>
    <w:rsid w:val="001D17E1"/>
    <w:rsid w:val="001E4821"/>
    <w:rsid w:val="001E6D1F"/>
    <w:rsid w:val="001F36C9"/>
    <w:rsid w:val="00204620"/>
    <w:rsid w:val="002051A7"/>
    <w:rsid w:val="00206F90"/>
    <w:rsid w:val="00212535"/>
    <w:rsid w:val="00213381"/>
    <w:rsid w:val="00221F67"/>
    <w:rsid w:val="00227269"/>
    <w:rsid w:val="002301F8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61B2"/>
    <w:rsid w:val="002761F4"/>
    <w:rsid w:val="00281394"/>
    <w:rsid w:val="00281AEC"/>
    <w:rsid w:val="00282E0F"/>
    <w:rsid w:val="00283357"/>
    <w:rsid w:val="00285A6D"/>
    <w:rsid w:val="00286EEC"/>
    <w:rsid w:val="0029008A"/>
    <w:rsid w:val="002938CE"/>
    <w:rsid w:val="00296810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2F4906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200A"/>
    <w:rsid w:val="00353A56"/>
    <w:rsid w:val="003573C3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D7E"/>
    <w:rsid w:val="00397658"/>
    <w:rsid w:val="00397AF0"/>
    <w:rsid w:val="003A185C"/>
    <w:rsid w:val="003A2B43"/>
    <w:rsid w:val="003A31CE"/>
    <w:rsid w:val="003A5420"/>
    <w:rsid w:val="003B6216"/>
    <w:rsid w:val="003B6BE2"/>
    <w:rsid w:val="003D0F2B"/>
    <w:rsid w:val="003D40F3"/>
    <w:rsid w:val="003E5526"/>
    <w:rsid w:val="003F15DC"/>
    <w:rsid w:val="003F7E46"/>
    <w:rsid w:val="004010BF"/>
    <w:rsid w:val="00404253"/>
    <w:rsid w:val="004055E4"/>
    <w:rsid w:val="004079BA"/>
    <w:rsid w:val="004134C4"/>
    <w:rsid w:val="00415E65"/>
    <w:rsid w:val="00416EDD"/>
    <w:rsid w:val="004175F9"/>
    <w:rsid w:val="00421BA1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62385"/>
    <w:rsid w:val="00472C3C"/>
    <w:rsid w:val="00475ECF"/>
    <w:rsid w:val="00480EBB"/>
    <w:rsid w:val="00485B33"/>
    <w:rsid w:val="00486F79"/>
    <w:rsid w:val="004878F5"/>
    <w:rsid w:val="00490D83"/>
    <w:rsid w:val="00493421"/>
    <w:rsid w:val="004A1F5D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2AF8"/>
    <w:rsid w:val="00553E29"/>
    <w:rsid w:val="00555FC8"/>
    <w:rsid w:val="005577C8"/>
    <w:rsid w:val="005653B6"/>
    <w:rsid w:val="00566E1C"/>
    <w:rsid w:val="0057138D"/>
    <w:rsid w:val="005716BC"/>
    <w:rsid w:val="00571758"/>
    <w:rsid w:val="00575FB0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1DBD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97CF6"/>
    <w:rsid w:val="006A3701"/>
    <w:rsid w:val="006A43E0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B634F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5ECF"/>
    <w:rsid w:val="00820B45"/>
    <w:rsid w:val="00821306"/>
    <w:rsid w:val="00834474"/>
    <w:rsid w:val="00836C48"/>
    <w:rsid w:val="0083735C"/>
    <w:rsid w:val="00837431"/>
    <w:rsid w:val="0084031A"/>
    <w:rsid w:val="00842E54"/>
    <w:rsid w:val="00846ACC"/>
    <w:rsid w:val="00851E57"/>
    <w:rsid w:val="0085439D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86003"/>
    <w:rsid w:val="00890D4F"/>
    <w:rsid w:val="00892478"/>
    <w:rsid w:val="008A427B"/>
    <w:rsid w:val="008A50A6"/>
    <w:rsid w:val="008B2230"/>
    <w:rsid w:val="008B2C5C"/>
    <w:rsid w:val="008B433C"/>
    <w:rsid w:val="008B5517"/>
    <w:rsid w:val="008C2C8D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2437"/>
    <w:rsid w:val="009941B8"/>
    <w:rsid w:val="0099549C"/>
    <w:rsid w:val="009958E6"/>
    <w:rsid w:val="00995A57"/>
    <w:rsid w:val="0099713F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1F2A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292D"/>
    <w:rsid w:val="00A34AEC"/>
    <w:rsid w:val="00A35AD8"/>
    <w:rsid w:val="00A415AC"/>
    <w:rsid w:val="00A42620"/>
    <w:rsid w:val="00A43E59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E4F16"/>
    <w:rsid w:val="00AF249D"/>
    <w:rsid w:val="00B0426B"/>
    <w:rsid w:val="00B149AA"/>
    <w:rsid w:val="00B20593"/>
    <w:rsid w:val="00B2355E"/>
    <w:rsid w:val="00B34233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45A"/>
    <w:rsid w:val="00B94C47"/>
    <w:rsid w:val="00B9514D"/>
    <w:rsid w:val="00B9614A"/>
    <w:rsid w:val="00BA1F78"/>
    <w:rsid w:val="00BA29E7"/>
    <w:rsid w:val="00BA7512"/>
    <w:rsid w:val="00BA7976"/>
    <w:rsid w:val="00BB0AD8"/>
    <w:rsid w:val="00BB1446"/>
    <w:rsid w:val="00BB21EE"/>
    <w:rsid w:val="00BB4EBB"/>
    <w:rsid w:val="00BB7459"/>
    <w:rsid w:val="00BC2E1C"/>
    <w:rsid w:val="00BC42FD"/>
    <w:rsid w:val="00BC4A33"/>
    <w:rsid w:val="00BC6602"/>
    <w:rsid w:val="00BC6C50"/>
    <w:rsid w:val="00BC72B7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09DE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4FC5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322F"/>
    <w:rsid w:val="00D86C8E"/>
    <w:rsid w:val="00D95BB7"/>
    <w:rsid w:val="00D9641E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7F4D"/>
    <w:rsid w:val="00DF05B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A11F5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956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5F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20FE"/>
    <w:pPr>
      <w:keepNext/>
      <w:widowControl w:val="0"/>
      <w:outlineLvl w:val="0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416ED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16ED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820F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16EDD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16EDD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TitleChar">
    <w:name w:val="Title Char"/>
    <w:basedOn w:val="DefaultParagraphFont"/>
    <w:link w:val="Title"/>
    <w:uiPriority w:val="99"/>
    <w:locked/>
    <w:rsid w:val="00A03551"/>
    <w:rPr>
      <w:rFonts w:ascii="Arial" w:hAnsi="Arial" w:cs="Arial"/>
      <w:b/>
      <w:bCs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03551"/>
    <w:rPr>
      <w:rFonts w:ascii="Arial Narrow" w:hAnsi="Arial Narrow" w:cs="Arial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7E616C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820FE"/>
    <w:rPr>
      <w:rFonts w:ascii="Arial" w:hAnsi="Arial" w:cs="Arial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5B2EFF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5B2EFF"/>
    <w:rPr>
      <w:rFonts w:cs="Times New Roman"/>
      <w:color w:val="800080"/>
      <w:u w:val="single"/>
    </w:rPr>
  </w:style>
  <w:style w:type="paragraph" w:customStyle="1" w:styleId="xl63">
    <w:name w:val="xl63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Normal"/>
    <w:uiPriority w:val="99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Normal"/>
    <w:uiPriority w:val="99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Normal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Normal"/>
    <w:uiPriority w:val="99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Normal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Normal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Normal"/>
    <w:uiPriority w:val="99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Normal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Normal"/>
    <w:uiPriority w:val="99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Normal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Normal"/>
    <w:uiPriority w:val="99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Normal"/>
    <w:uiPriority w:val="99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Normal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947B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7B6E"/>
    <w:rPr>
      <w:rFonts w:ascii="Tahoma" w:hAnsi="Tahoma" w:cs="Tahoma"/>
      <w:sz w:val="16"/>
      <w:szCs w:val="16"/>
      <w:lang w:eastAsia="ru-RU"/>
    </w:rPr>
  </w:style>
  <w:style w:type="paragraph" w:customStyle="1" w:styleId="xl97">
    <w:name w:val="xl97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Normal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Normal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Normal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Normal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Normal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Normal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Normal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Normal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Normal"/>
    <w:uiPriority w:val="99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Normal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Normal"/>
    <w:uiPriority w:val="99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Normal"/>
    <w:uiPriority w:val="99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Normal"/>
    <w:uiPriority w:val="99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Normal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Normal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Normal"/>
    <w:uiPriority w:val="99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Normal"/>
    <w:uiPriority w:val="99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Normal"/>
    <w:uiPriority w:val="99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Normal"/>
    <w:uiPriority w:val="99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Normal"/>
    <w:uiPriority w:val="99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Normal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Normal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Normal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BodyText2">
    <w:name w:val="Body Text 2"/>
    <w:basedOn w:val="Normal"/>
    <w:link w:val="BodyText2Char"/>
    <w:uiPriority w:val="99"/>
    <w:semiHidden/>
    <w:rsid w:val="00B2059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20593"/>
    <w:rPr>
      <w:rFonts w:ascii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0C6A0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C6A0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0C6A0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0C6A03"/>
    <w:pPr>
      <w:autoSpaceDE w:val="0"/>
      <w:autoSpaceDN w:val="0"/>
      <w:adjustRightInd w:val="0"/>
      <w:ind w:right="19772"/>
    </w:pPr>
    <w:rPr>
      <w:rFonts w:ascii="Courier New" w:eastAsia="Times New Roman" w:hAnsi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68273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827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Normal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Normal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Normal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Normal"/>
    <w:uiPriority w:val="99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Normal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Normal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Normal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Normal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Normal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Normal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Normal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Normal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Normal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Normal"/>
    <w:uiPriority w:val="99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Normal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Normal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Normal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Normal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Normal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Normal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Normal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Normal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Normal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Normal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Normal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Normal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Normal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Normal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Normal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Normal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Normal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Normal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Normal"/>
    <w:uiPriority w:val="99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Normal"/>
    <w:uiPriority w:val="99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64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4557</TotalTime>
  <Pages>1</Pages>
  <Words>275</Words>
  <Characters>1568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Бухгалтер</cp:lastModifiedBy>
  <cp:revision>358</cp:revision>
  <cp:lastPrinted>2023-11-14T10:42:00Z</cp:lastPrinted>
  <dcterms:created xsi:type="dcterms:W3CDTF">2016-04-13T12:41:00Z</dcterms:created>
  <dcterms:modified xsi:type="dcterms:W3CDTF">2023-11-14T10:42:00Z</dcterms:modified>
</cp:coreProperties>
</file>